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912DA" w14:textId="77777777" w:rsidR="00F331DE" w:rsidRDefault="00F331DE" w:rsidP="00F331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KYRKE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fl.1500)</w:t>
      </w:r>
    </w:p>
    <w:p w14:paraId="4CA50A63" w14:textId="77777777" w:rsidR="00F331DE" w:rsidRDefault="00F331DE" w:rsidP="00F331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St.Clement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Danes, London. Saddler.</w:t>
      </w:r>
    </w:p>
    <w:p w14:paraId="728C65F5" w14:textId="77777777" w:rsidR="00F331DE" w:rsidRDefault="00F331DE" w:rsidP="00F331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305AB9" w14:textId="77777777" w:rsidR="00F331DE" w:rsidRDefault="00F331DE" w:rsidP="00F331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152247" w14:textId="77777777" w:rsidR="00F331DE" w:rsidRDefault="00F331DE" w:rsidP="00F331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1500</w:t>
      </w:r>
      <w:r>
        <w:rPr>
          <w:rFonts w:ascii="Times New Roman" w:hAnsi="Times New Roman" w:cs="Times New Roman"/>
          <w:sz w:val="24"/>
          <w:szCs w:val="24"/>
        </w:rPr>
        <w:tab/>
        <w:t>John Giles brought a plaint of debt against him and four others.</w:t>
      </w:r>
    </w:p>
    <w:p w14:paraId="3ED0EB0A" w14:textId="77777777" w:rsidR="00F331DE" w:rsidRDefault="00F331DE" w:rsidP="00F331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DF45FF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http://aalt.law.uh.edu/Indices/CP40Indices/CP40no951/CP40no951Pl.htm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FD5B207" w14:textId="77777777" w:rsidR="00F331DE" w:rsidRDefault="00F331DE" w:rsidP="00F331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1B96BF" w14:textId="77777777" w:rsidR="00F331DE" w:rsidRDefault="00F331DE" w:rsidP="00F331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732647" w14:textId="77777777" w:rsidR="00F331DE" w:rsidRDefault="00F331DE" w:rsidP="00F331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October 2022</w:t>
      </w:r>
    </w:p>
    <w:p w14:paraId="6ADA8D3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4C40A" w14:textId="77777777" w:rsidR="00F331DE" w:rsidRDefault="00F331DE" w:rsidP="009139A6">
      <w:r>
        <w:separator/>
      </w:r>
    </w:p>
  </w:endnote>
  <w:endnote w:type="continuationSeparator" w:id="0">
    <w:p w14:paraId="2F8D9875" w14:textId="77777777" w:rsidR="00F331DE" w:rsidRDefault="00F331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67F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BA72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F53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8B23A" w14:textId="77777777" w:rsidR="00F331DE" w:rsidRDefault="00F331DE" w:rsidP="009139A6">
      <w:r>
        <w:separator/>
      </w:r>
    </w:p>
  </w:footnote>
  <w:footnote w:type="continuationSeparator" w:id="0">
    <w:p w14:paraId="14A9A57E" w14:textId="77777777" w:rsidR="00F331DE" w:rsidRDefault="00F331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7669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F8F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F2D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1D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331DE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C8DAE"/>
  <w15:chartTrackingRefBased/>
  <w15:docId w15:val="{8ECF200D-06B7-4A53-B404-0CB61233C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331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51/CP40no95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2022-10-02T08:50:00Z</dcterms:created>
  <dcterms:modified xsi:type="dcterms:W3CDTF">2022-10-02T08:51:00Z</dcterms:modified>
</cp:coreProperties>
</file>